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2A235" w14:textId="77777777" w:rsidR="0016540B" w:rsidRPr="00E62729" w:rsidRDefault="00C57EC0" w:rsidP="00C57EC0">
      <w:pPr>
        <w:jc w:val="right"/>
        <w:rPr>
          <w:rFonts w:ascii="Calibri" w:hAnsi="Calibri" w:cs="Calibri"/>
        </w:rPr>
      </w:pPr>
      <w:bookmarkStart w:id="0" w:name="_GoBack"/>
      <w:bookmarkEnd w:id="0"/>
      <w:r w:rsidRPr="00E62729">
        <w:rPr>
          <w:rFonts w:ascii="Calibri" w:hAnsi="Calibri" w:cs="Calibri"/>
        </w:rPr>
        <w:t xml:space="preserve">Anexa </w:t>
      </w:r>
      <w:r w:rsidR="00217202">
        <w:rPr>
          <w:rFonts w:ascii="Calibri" w:hAnsi="Calibri" w:cs="Calibri"/>
        </w:rPr>
        <w:t>8</w:t>
      </w:r>
    </w:p>
    <w:p w14:paraId="52A5AAA3" w14:textId="77777777" w:rsidR="0016540B" w:rsidRPr="00E62729" w:rsidRDefault="0016540B" w:rsidP="0016540B"/>
    <w:p w14:paraId="389011D2" w14:textId="77777777" w:rsidR="003C2B68" w:rsidRPr="008758A2" w:rsidRDefault="003C2B68" w:rsidP="00E62729">
      <w:pPr>
        <w:pStyle w:val="Antet"/>
        <w:jc w:val="both"/>
        <w:rPr>
          <w:rFonts w:ascii="Calibri" w:eastAsia="Calibri" w:hAnsi="Calibri" w:cs="Calibri"/>
          <w:sz w:val="18"/>
          <w:szCs w:val="18"/>
        </w:rPr>
      </w:pPr>
      <w:bookmarkStart w:id="1" w:name="_Hlk137563201"/>
      <w:r w:rsidRPr="008758A2">
        <w:rPr>
          <w:rFonts w:ascii="Calibri" w:eastAsia="Calibri" w:hAnsi="Calibri" w:cs="Calibri"/>
          <w:sz w:val="18"/>
          <w:szCs w:val="18"/>
        </w:rPr>
        <w:t>Programul Regiunea Centru</w:t>
      </w:r>
    </w:p>
    <w:p w14:paraId="0A0880A1" w14:textId="77777777" w:rsidR="003C2B68" w:rsidRPr="008758A2" w:rsidRDefault="003C2B68" w:rsidP="00E62729">
      <w:pPr>
        <w:pStyle w:val="Antet"/>
        <w:jc w:val="both"/>
        <w:rPr>
          <w:rFonts w:ascii="Calibri" w:eastAsia="Calibri" w:hAnsi="Calibri" w:cs="Calibri"/>
          <w:sz w:val="18"/>
          <w:szCs w:val="18"/>
        </w:rPr>
      </w:pPr>
      <w:r w:rsidRPr="008758A2">
        <w:rPr>
          <w:rFonts w:ascii="Calibri" w:eastAsia="Calibri" w:hAnsi="Calibri" w:cs="Calibri"/>
          <w:sz w:val="18"/>
          <w:szCs w:val="18"/>
        </w:rPr>
        <w:t>Prioritatea 1. O regiune competitivă prin inovare și întreprinderi dinamice pentru o economie inteligentă</w:t>
      </w:r>
    </w:p>
    <w:p w14:paraId="033B6414" w14:textId="77777777" w:rsidR="0017727E" w:rsidRPr="008758A2" w:rsidRDefault="0017727E" w:rsidP="0017727E">
      <w:pPr>
        <w:pStyle w:val="Antet"/>
        <w:jc w:val="both"/>
        <w:rPr>
          <w:rFonts w:ascii="Calibri" w:eastAsia="Calibri" w:hAnsi="Calibri" w:cs="Calibri"/>
          <w:sz w:val="18"/>
          <w:szCs w:val="18"/>
        </w:rPr>
      </w:pPr>
      <w:r w:rsidRPr="008758A2">
        <w:rPr>
          <w:rFonts w:ascii="Calibri" w:eastAsia="Calibri" w:hAnsi="Calibri" w:cs="Calibri"/>
          <w:sz w:val="18"/>
          <w:szCs w:val="18"/>
        </w:rPr>
        <w:t>PRIORITATEA 2. O REGIUNE DIGITALĂ</w:t>
      </w:r>
    </w:p>
    <w:p w14:paraId="187B009A" w14:textId="77777777" w:rsidR="0017727E" w:rsidRPr="008758A2" w:rsidRDefault="0017727E" w:rsidP="0017727E">
      <w:pPr>
        <w:pStyle w:val="Antet"/>
        <w:jc w:val="both"/>
        <w:rPr>
          <w:rFonts w:ascii="Calibri" w:eastAsia="Calibri" w:hAnsi="Calibri" w:cs="Calibri"/>
          <w:sz w:val="18"/>
          <w:szCs w:val="18"/>
        </w:rPr>
      </w:pPr>
      <w:r w:rsidRPr="008758A2">
        <w:rPr>
          <w:rFonts w:ascii="Calibri" w:eastAsia="Calibri" w:hAnsi="Calibri" w:cs="Calibri"/>
          <w:sz w:val="18"/>
          <w:szCs w:val="18"/>
        </w:rPr>
        <w:t>Acțiunea 1.3 Întreprinderi inovative pentru o regiune inovativă</w:t>
      </w:r>
    </w:p>
    <w:p w14:paraId="41D2C34D" w14:textId="77777777" w:rsidR="0017727E" w:rsidRPr="008758A2" w:rsidRDefault="0017727E" w:rsidP="0017727E">
      <w:pPr>
        <w:pStyle w:val="Antet"/>
        <w:jc w:val="both"/>
        <w:rPr>
          <w:rFonts w:ascii="Calibri" w:eastAsia="Calibri" w:hAnsi="Calibri" w:cs="Calibri"/>
          <w:sz w:val="18"/>
          <w:szCs w:val="18"/>
        </w:rPr>
      </w:pPr>
      <w:r w:rsidRPr="008758A2">
        <w:rPr>
          <w:rFonts w:ascii="Calibri" w:eastAsia="Calibri" w:hAnsi="Calibri" w:cs="Calibri"/>
          <w:sz w:val="18"/>
          <w:szCs w:val="18"/>
        </w:rPr>
        <w:t>Acțiunea 2.1 Comunități digitale pentru o regiune inteligentă</w:t>
      </w:r>
    </w:p>
    <w:p w14:paraId="4D9B4A06" w14:textId="371E1BB1" w:rsidR="0017727E" w:rsidRPr="008758A2" w:rsidRDefault="0017727E" w:rsidP="0017727E">
      <w:pPr>
        <w:pStyle w:val="Antet"/>
        <w:jc w:val="both"/>
        <w:rPr>
          <w:rFonts w:ascii="Calibri" w:eastAsia="Calibri" w:hAnsi="Calibri" w:cs="Calibri"/>
          <w:sz w:val="18"/>
          <w:szCs w:val="18"/>
        </w:rPr>
      </w:pPr>
      <w:r w:rsidRPr="008758A2">
        <w:rPr>
          <w:rFonts w:ascii="Calibri" w:eastAsia="Calibri" w:hAnsi="Calibri" w:cs="Calibri"/>
          <w:sz w:val="18"/>
          <w:szCs w:val="18"/>
        </w:rPr>
        <w:t xml:space="preserve">Intervenția 1.3.3 </w:t>
      </w:r>
      <w:r w:rsidR="00A2502F" w:rsidRPr="00A2502F">
        <w:rPr>
          <w:rFonts w:ascii="Calibri" w:eastAsia="Calibri" w:hAnsi="Calibri" w:cs="Calibri"/>
          <w:sz w:val="18"/>
          <w:szCs w:val="18"/>
        </w:rPr>
        <w:t>Platformă pilot de inovare deschisă</w:t>
      </w:r>
    </w:p>
    <w:p w14:paraId="597394FB" w14:textId="77777777" w:rsidR="0017727E" w:rsidRPr="008758A2" w:rsidRDefault="0017727E" w:rsidP="0017727E">
      <w:pPr>
        <w:pStyle w:val="Antet"/>
        <w:jc w:val="both"/>
        <w:rPr>
          <w:rFonts w:ascii="Calibri" w:eastAsia="Calibri" w:hAnsi="Calibri" w:cs="Calibri"/>
          <w:sz w:val="18"/>
          <w:szCs w:val="18"/>
        </w:rPr>
      </w:pPr>
      <w:r w:rsidRPr="008758A2">
        <w:rPr>
          <w:rFonts w:ascii="Calibri" w:eastAsia="Calibri" w:hAnsi="Calibri" w:cs="Calibri"/>
          <w:sz w:val="18"/>
          <w:szCs w:val="18"/>
        </w:rPr>
        <w:t>Intervenția 2.1.2 Platformă regională pilot de open-inovation în domeniul smart-city</w:t>
      </w:r>
    </w:p>
    <w:p w14:paraId="422741FE" w14:textId="77777777" w:rsidR="0017727E" w:rsidRPr="008758A2" w:rsidRDefault="0017727E" w:rsidP="0017727E">
      <w:pPr>
        <w:pStyle w:val="Antet"/>
        <w:jc w:val="both"/>
        <w:rPr>
          <w:rFonts w:ascii="Calibri" w:eastAsia="Calibri" w:hAnsi="Calibri" w:cs="Calibri"/>
          <w:sz w:val="18"/>
          <w:szCs w:val="18"/>
        </w:rPr>
      </w:pPr>
      <w:r w:rsidRPr="008758A2">
        <w:rPr>
          <w:rFonts w:ascii="Calibri" w:eastAsia="Calibri" w:hAnsi="Calibri" w:cs="Calibri"/>
          <w:sz w:val="18"/>
          <w:szCs w:val="18"/>
        </w:rPr>
        <w:t>Obiective specifice: OS 1.1 Dezvoltarea și sporirea capacităților de cercetare și inovare și adoptarea tehnologiilor avansate</w:t>
      </w:r>
    </w:p>
    <w:p w14:paraId="771B7AD2" w14:textId="77777777" w:rsidR="0017727E" w:rsidRPr="008758A2" w:rsidRDefault="0017727E" w:rsidP="0017727E">
      <w:pPr>
        <w:pStyle w:val="Antet"/>
        <w:jc w:val="both"/>
        <w:rPr>
          <w:rFonts w:ascii="Calibri" w:eastAsia="Calibri" w:hAnsi="Calibri" w:cs="Calibri"/>
          <w:sz w:val="18"/>
          <w:szCs w:val="18"/>
        </w:rPr>
      </w:pPr>
      <w:r w:rsidRPr="008758A2">
        <w:rPr>
          <w:rFonts w:ascii="Calibri" w:eastAsia="Calibri" w:hAnsi="Calibri" w:cs="Calibri"/>
          <w:sz w:val="18"/>
          <w:szCs w:val="18"/>
        </w:rPr>
        <w:t>OS 1.2 Valorificarea avantajelor digitalizării, în beneficiul cetățenilor, al companiilor, al organizațiilor de cercetare și al autorităților publice</w:t>
      </w:r>
    </w:p>
    <w:p w14:paraId="7443CA6A" w14:textId="77777777" w:rsidR="0016540B" w:rsidRPr="008758A2" w:rsidRDefault="003C2B68" w:rsidP="0017727E">
      <w:pPr>
        <w:pStyle w:val="Antet"/>
        <w:jc w:val="both"/>
        <w:rPr>
          <w:rFonts w:ascii="Calibri" w:eastAsia="Calibri" w:hAnsi="Calibri" w:cs="Calibri"/>
          <w:sz w:val="18"/>
          <w:szCs w:val="18"/>
        </w:rPr>
      </w:pPr>
      <w:r w:rsidRPr="008758A2">
        <w:rPr>
          <w:rFonts w:ascii="Calibri" w:eastAsia="Calibri" w:hAnsi="Calibri" w:cs="Calibri"/>
          <w:sz w:val="18"/>
          <w:szCs w:val="18"/>
        </w:rPr>
        <w:t>OS 1.4. Dezvoltarea competențelor pentru specializare inteligentă, tranziție industrială și antreprenoriat</w:t>
      </w:r>
    </w:p>
    <w:p w14:paraId="67B935B9" w14:textId="77777777" w:rsidR="003C2B68" w:rsidRPr="0016540B" w:rsidRDefault="003C2B68" w:rsidP="00E62729">
      <w:pPr>
        <w:pStyle w:val="Antet"/>
        <w:jc w:val="both"/>
        <w:rPr>
          <w:rFonts w:ascii="Calibri" w:eastAsia="Calibri" w:hAnsi="Calibri" w:cs="Calibri"/>
          <w:b/>
          <w:sz w:val="22"/>
          <w:szCs w:val="22"/>
        </w:rPr>
      </w:pPr>
    </w:p>
    <w:bookmarkEnd w:id="1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E42F15" w14:paraId="2F7CC209" w14:textId="77777777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474EE5BB" w14:textId="77777777" w:rsidR="00E8700E" w:rsidRPr="00E42F15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38D00383" w14:textId="77777777" w:rsidR="00E8700E" w:rsidRPr="00E42F15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1F23847F" w14:textId="77777777" w:rsidR="00296420" w:rsidRDefault="00296420" w:rsidP="0029642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</w:t>
            </w:r>
            <w:r>
              <w:rPr>
                <w:rFonts w:ascii="Calibri" w:hAnsi="Calibri" w:cs="Calibri"/>
                <w:b/>
                <w:noProof w:val="0"/>
                <w:lang w:eastAsia="en-US"/>
              </w:rPr>
              <w:t xml:space="preserve">în cazul operațiunii al cărei cost total este mai mic de 5.000.000.EUR </w:t>
            </w:r>
          </w:p>
          <w:p w14:paraId="309EAFB0" w14:textId="77777777" w:rsidR="00296420" w:rsidRPr="00E42F15" w:rsidRDefault="00296420" w:rsidP="0029642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14:paraId="52C6CB94" w14:textId="77777777" w:rsidR="00E8700E" w:rsidRPr="00E42F15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E42F15" w14:paraId="0DB5B55C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DA77EBC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E42F15" w14:paraId="1003707E" w14:textId="77777777" w:rsidTr="0017727E">
        <w:trPr>
          <w:trHeight w:val="1469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B53B4" w14:textId="77777777" w:rsidR="00E8700E" w:rsidRPr="00E42F15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E42F15" w14:paraId="523AD30B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AC6EC97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6F52A5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5C24C1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EE31DA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FB38D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C12066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049FAF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6EB0A6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7BB35C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9CAF5C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00153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5BF34B3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E8700E" w:rsidRPr="00E42F15" w14:paraId="25C8234B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355797E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228EA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9FEC0AE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0D327651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E8700E" w:rsidRPr="00E42F15" w14:paraId="4114DDD4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3F1CBD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26DBF3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3D0E8C5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7EB232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786FFD4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1155C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88EF7BD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E8700E" w:rsidRPr="00E42F15" w14:paraId="58B8EA75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FC2F2CF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E9F7A4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ECE45F0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5DEFAA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0C020A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B2777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A9E22A3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A3C492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907670A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E42F15" w14:paraId="5FB65A66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C08D0FC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46320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4FA389E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5AEBD4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2115E31C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71B6E1DB" w14:textId="77777777" w:rsidR="00E8700E" w:rsidRPr="00E42F15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6EFF54D5" w14:textId="77777777" w:rsidR="00E8700E" w:rsidRDefault="00E8700E" w:rsidP="00E8700E">
      <w:pPr>
        <w:tabs>
          <w:tab w:val="center" w:pos="4320"/>
          <w:tab w:val="right" w:pos="8640"/>
        </w:tabs>
        <w:jc w:val="center"/>
        <w:rPr>
          <w:noProof w:val="0"/>
          <w:lang w:eastAsia="en-US"/>
        </w:rPr>
      </w:pPr>
    </w:p>
    <w:p w14:paraId="54665F05" w14:textId="77777777" w:rsidR="00296420" w:rsidRDefault="00296420" w:rsidP="00E8700E">
      <w:pPr>
        <w:tabs>
          <w:tab w:val="center" w:pos="4320"/>
          <w:tab w:val="right" w:pos="8640"/>
        </w:tabs>
        <w:jc w:val="center"/>
        <w:rPr>
          <w:noProof w:val="0"/>
          <w:lang w:eastAsia="en-US"/>
        </w:rPr>
      </w:pPr>
    </w:p>
    <w:p w14:paraId="54E38E38" w14:textId="77777777" w:rsidR="00AB404A" w:rsidRDefault="00AB404A" w:rsidP="00E8700E">
      <w:pPr>
        <w:tabs>
          <w:tab w:val="center" w:pos="4320"/>
          <w:tab w:val="right" w:pos="8640"/>
        </w:tabs>
        <w:jc w:val="center"/>
        <w:rPr>
          <w:noProof w:val="0"/>
          <w:lang w:eastAsia="en-US"/>
        </w:rPr>
      </w:pPr>
    </w:p>
    <w:p w14:paraId="6337BE0A" w14:textId="77777777" w:rsidR="00AB404A" w:rsidRDefault="00AB404A" w:rsidP="00E8700E">
      <w:pPr>
        <w:tabs>
          <w:tab w:val="center" w:pos="4320"/>
          <w:tab w:val="right" w:pos="8640"/>
        </w:tabs>
        <w:jc w:val="center"/>
        <w:rPr>
          <w:noProof w:val="0"/>
          <w:lang w:eastAsia="en-US"/>
        </w:rPr>
      </w:pPr>
    </w:p>
    <w:p w14:paraId="47E9C9B3" w14:textId="77777777" w:rsidR="00AB404A" w:rsidRDefault="00AB404A" w:rsidP="00E8700E">
      <w:pPr>
        <w:tabs>
          <w:tab w:val="center" w:pos="4320"/>
          <w:tab w:val="right" w:pos="8640"/>
        </w:tabs>
        <w:jc w:val="center"/>
        <w:rPr>
          <w:noProof w:val="0"/>
          <w:lang w:eastAsia="en-US"/>
        </w:rPr>
      </w:pPr>
    </w:p>
    <w:p w14:paraId="76583587" w14:textId="77777777" w:rsidR="00E8700E" w:rsidRDefault="00E8700E" w:rsidP="00E8700E">
      <w:pPr>
        <w:tabs>
          <w:tab w:val="center" w:pos="4320"/>
          <w:tab w:val="right" w:pos="8640"/>
        </w:tabs>
        <w:jc w:val="center"/>
        <w:rPr>
          <w:noProof w:val="0"/>
          <w:lang w:eastAsia="en-US"/>
        </w:rPr>
      </w:pPr>
    </w:p>
    <w:tbl>
      <w:tblPr>
        <w:tblW w:w="1008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5"/>
        <w:gridCol w:w="1666"/>
        <w:gridCol w:w="3226"/>
        <w:gridCol w:w="2283"/>
      </w:tblGrid>
      <w:tr w:rsidR="00E8700E" w:rsidRPr="00E42F15" w14:paraId="7AD468A0" w14:textId="77777777" w:rsidTr="00E8700E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10A7FC5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lastRenderedPageBreak/>
              <w:br w:type="page"/>
              <w:t xml:space="preserve">    B. </w:t>
            </w:r>
            <w:r w:rsidR="00296420" w:rsidRPr="00E42F15">
              <w:rPr>
                <w:rFonts w:ascii="Calibri" w:hAnsi="Calibri" w:cs="Calibri"/>
                <w:noProof w:val="0"/>
                <w:lang w:eastAsia="en-US"/>
              </w:rPr>
              <w:t xml:space="preserve">Datele de identificare a </w:t>
            </w:r>
            <w:r w:rsidR="00296420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E8700E" w:rsidRPr="00E42F15" w14:paraId="4CA2F29D" w14:textId="77777777" w:rsidTr="00E8700E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07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70"/>
            </w:tblGrid>
            <w:tr w:rsidR="00E8700E" w:rsidRPr="00E42F15" w14:paraId="628EA2A8" w14:textId="77777777" w:rsidTr="00F77107">
              <w:trPr>
                <w:trHeight w:val="1284"/>
              </w:trPr>
              <w:tc>
                <w:tcPr>
                  <w:tcW w:w="10070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939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398"/>
                  </w:tblGrid>
                  <w:tr w:rsidR="00E8700E" w:rsidRPr="00E42F15" w14:paraId="289EC941" w14:textId="77777777" w:rsidTr="00F77107">
                    <w:trPr>
                      <w:trHeight w:val="869"/>
                    </w:trPr>
                    <w:tc>
                      <w:tcPr>
                        <w:tcW w:w="93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1BECDF1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4FEF6E4B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867"/>
                        </w:tblGrid>
                        <w:tr w:rsidR="00E8700E" w:rsidRPr="00E42F15" w14:paraId="1DB60A74" w14:textId="77777777" w:rsidTr="00F77107">
                          <w:trPr>
                            <w:trHeight w:val="115"/>
                          </w:trPr>
                          <w:tc>
                            <w:tcPr>
                              <w:tcW w:w="68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F67019F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BBBC7E0" w14:textId="77777777" w:rsidR="00E8700E" w:rsidRPr="00E42F15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5911"/>
                        </w:tblGrid>
                        <w:tr w:rsidR="00E8700E" w:rsidRPr="00E42F15" w14:paraId="11592048" w14:textId="77777777" w:rsidTr="00F77107">
                          <w:trPr>
                            <w:trHeight w:val="115"/>
                          </w:trPr>
                          <w:tc>
                            <w:tcPr>
                              <w:tcW w:w="591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DEFBE02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3381D8F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3AD2C1A7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293"/>
                        </w:tblGrid>
                        <w:tr w:rsidR="00E8700E" w:rsidRPr="00E42F15" w14:paraId="5EA60F8F" w14:textId="77777777" w:rsidTr="00F77107">
                          <w:trPr>
                            <w:trHeight w:val="115"/>
                          </w:trPr>
                          <w:tc>
                            <w:tcPr>
                              <w:tcW w:w="629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25C012E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3AFD697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Prioritate de investiție</w:t>
                        </w:r>
                      </w:p>
                      <w:p w14:paraId="2BC81914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299"/>
                        </w:tblGrid>
                        <w:tr w:rsidR="00E8700E" w:rsidRPr="00E42F15" w14:paraId="069FECC7" w14:textId="77777777" w:rsidTr="00F77107">
                          <w:trPr>
                            <w:trHeight w:val="115"/>
                          </w:trPr>
                          <w:tc>
                            <w:tcPr>
                              <w:tcW w:w="629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676CCEA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404B3182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Acțiunea</w:t>
                        </w:r>
                        <w:r w:rsidR="00296420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/Intervenția</w:t>
                        </w:r>
                      </w:p>
                      <w:p w14:paraId="1FB7304E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51C4DF46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556"/>
                        </w:tblGrid>
                        <w:tr w:rsidR="00E8700E" w:rsidRPr="00E42F15" w14:paraId="5A04B475" w14:textId="77777777" w:rsidTr="00F77107">
                          <w:trPr>
                            <w:trHeight w:val="115"/>
                          </w:trPr>
                          <w:tc>
                            <w:tcPr>
                              <w:tcW w:w="655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8B67074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18BCDB1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6B5EA2F7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6E9B9AC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E42F15" w14:paraId="1C5F3C75" w14:textId="77777777" w:rsidTr="00F77107">
              <w:trPr>
                <w:trHeight w:val="95"/>
              </w:trPr>
              <w:tc>
                <w:tcPr>
                  <w:tcW w:w="10070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1502EE5C" w14:textId="77777777" w:rsidR="00E8700E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  <w:p w14:paraId="2C7F0568" w14:textId="77777777" w:rsidR="00296420" w:rsidRDefault="00296420" w:rsidP="00296420">
                  <w:pPr>
                    <w:tabs>
                      <w:tab w:val="left" w:pos="9990"/>
                    </w:tabs>
                    <w:ind w:right="90"/>
                    <w:jc w:val="both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b/>
                      <w:noProof w:val="0"/>
                      <w:lang w:eastAsia="en-US"/>
                    </w:rPr>
                    <w:t>C</w:t>
                  </w:r>
                  <w:r w:rsidRPr="00E42F15">
                    <w:rPr>
                      <w:rFonts w:ascii="Calibri" w:hAnsi="Calibri" w:cs="Calibri"/>
                      <w:b/>
                      <w:noProof w:val="0"/>
                      <w:lang w:eastAsia="en-US"/>
                    </w:rPr>
                    <w:t>.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…………………………………………(numele 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reprezentantului/împuternicitului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), 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în calitate de reprezentant/împuternicit al .......................... (numele și statutul juridic al 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solicitant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ului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de finanțare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/partenerilor)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solicitant de finanțare 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pentru operațiunea menționată mai sus, la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……………………………………..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………………………(</w:t>
                  </w:r>
                  <w:r w:rsidRPr="00E42F15">
                    <w:rPr>
                      <w:rFonts w:ascii="Calibri" w:hAnsi="Calibri" w:cs="Calibri"/>
                      <w:i/>
                      <w:noProof w:val="0"/>
                      <w:lang w:eastAsia="en-US"/>
                    </w:rPr>
                    <w:t>numele Autorității de Management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), 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sub sancțiunile aplicabile faptei de fals în declarații, declar că pentru achizițiile cuprinse în prezentul proiect TVA nu a fost și nu va fi solicitată la rambursare conform legației naționale în domeniul fiscal. </w:t>
                  </w:r>
                </w:p>
                <w:p w14:paraId="1FFF3349" w14:textId="77777777" w:rsidR="00296420" w:rsidRPr="00E42F15" w:rsidRDefault="00296420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C9F0C2E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296420" w:rsidRPr="00E42F15" w14:paraId="641706DB" w14:textId="77777777" w:rsidTr="00296420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4249D4" w14:textId="77777777" w:rsidR="00296420" w:rsidRPr="00E42F15" w:rsidRDefault="00296420" w:rsidP="005B3B42">
            <w:pPr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296420" w:rsidRPr="00E42F15" w14:paraId="0C5FD5F6" w14:textId="77777777" w:rsidTr="005B3B42">
        <w:tc>
          <w:tcPr>
            <w:tcW w:w="2905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626EEC47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Numele şi prenumele*):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4F23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3C7C868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  Semnătura şi ștampila      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601DB1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296420" w:rsidRPr="00E42F15" w14:paraId="75925348" w14:textId="77777777" w:rsidTr="005B3B42">
        <w:tc>
          <w:tcPr>
            <w:tcW w:w="2905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539FFCDB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4A21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E8CB566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22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7C2A0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0991E539" w14:textId="77777777" w:rsidR="00B73711" w:rsidRDefault="00B73711" w:rsidP="006F726A">
      <w:pPr>
        <w:pStyle w:val="Titlu3"/>
        <w:rPr>
          <w:rFonts w:ascii="Calibri" w:hAnsi="Calibri" w:cs="Calibri"/>
          <w:color w:val="0070C0"/>
        </w:rPr>
      </w:pPr>
    </w:p>
    <w:p w14:paraId="3D137D1F" w14:textId="77777777" w:rsidR="00296420" w:rsidRDefault="00296420" w:rsidP="00296420"/>
    <w:p w14:paraId="2FB3D7B1" w14:textId="77777777" w:rsidR="00296420" w:rsidRDefault="00296420" w:rsidP="00296420"/>
    <w:p w14:paraId="21667B71" w14:textId="77777777" w:rsidR="00296420" w:rsidRDefault="00296420" w:rsidP="00296420"/>
    <w:p w14:paraId="739A653B" w14:textId="77777777" w:rsidR="00296420" w:rsidRDefault="00296420" w:rsidP="00296420"/>
    <w:p w14:paraId="052A77B5" w14:textId="77777777" w:rsidR="00296420" w:rsidRDefault="00296420" w:rsidP="00296420"/>
    <w:p w14:paraId="493F0430" w14:textId="77777777" w:rsidR="00296420" w:rsidRDefault="00296420" w:rsidP="00296420"/>
    <w:p w14:paraId="11909070" w14:textId="77777777" w:rsidR="00296420" w:rsidRDefault="00296420" w:rsidP="00296420"/>
    <w:p w14:paraId="7201DAD9" w14:textId="77777777" w:rsidR="00296420" w:rsidRDefault="00296420" w:rsidP="00296420"/>
    <w:p w14:paraId="4C359F95" w14:textId="77777777" w:rsidR="00296420" w:rsidRDefault="00296420" w:rsidP="00296420"/>
    <w:p w14:paraId="4037EE92" w14:textId="77777777" w:rsidR="00296420" w:rsidRDefault="00296420" w:rsidP="00296420"/>
    <w:p w14:paraId="3CC82FE8" w14:textId="77777777" w:rsidR="00296420" w:rsidRDefault="00296420" w:rsidP="00296420"/>
    <w:p w14:paraId="66E29B17" w14:textId="77777777" w:rsidR="00296420" w:rsidRDefault="00296420" w:rsidP="00296420"/>
    <w:p w14:paraId="1E64A9F5" w14:textId="77777777" w:rsidR="00296420" w:rsidRDefault="00296420" w:rsidP="00296420"/>
    <w:p w14:paraId="16D8E55D" w14:textId="77777777" w:rsidR="00296420" w:rsidRPr="00296420" w:rsidRDefault="00296420" w:rsidP="00296420">
      <w:r w:rsidRPr="00E42F15">
        <w:rPr>
          <w:rFonts w:ascii="Calibri" w:hAnsi="Calibri" w:cs="Calibri"/>
          <w:noProof w:val="0"/>
          <w:lang w:eastAsia="en-US"/>
        </w:rPr>
        <w:t>*) Se va completa de către reprezentantul legal al solicitantului.</w:t>
      </w:r>
    </w:p>
    <w:sectPr w:rsidR="00296420" w:rsidRPr="00296420" w:rsidSect="00681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5685C" w14:textId="77777777" w:rsidR="001741AE" w:rsidRDefault="001741AE">
      <w:r>
        <w:separator/>
      </w:r>
    </w:p>
  </w:endnote>
  <w:endnote w:type="continuationSeparator" w:id="0">
    <w:p w14:paraId="0C2E25C0" w14:textId="77777777" w:rsidR="001741AE" w:rsidRDefault="0017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D30EE" w14:textId="77777777" w:rsidR="00726C96" w:rsidRDefault="00726C9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556E6153" w14:textId="77777777">
      <w:trPr>
        <w:cantSplit/>
        <w:trHeight w:hRule="exact" w:val="340"/>
        <w:hidden/>
      </w:trPr>
      <w:tc>
        <w:tcPr>
          <w:tcW w:w="9210" w:type="dxa"/>
        </w:tcPr>
        <w:p w14:paraId="0350FFB4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6988B32" w14:textId="77777777" w:rsidR="00F12E7F" w:rsidRDefault="006B7AAB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097EF212" wp14:editId="66195184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4590F87" wp14:editId="17B5B61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478A3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590F87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58B478A3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1184AFB" wp14:editId="0C014DD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D79AEE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1184AFB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ED79AEE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14C01F" wp14:editId="1C1B3EE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B9A6B6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63D6AE2" w14:textId="77777777" w:rsidR="00F12E7F" w:rsidRPr="00F77107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</w:pPr>
                          <w:r w:rsidRPr="00F7710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7710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 xml:space="preserve">Tel.: 0258-818616 </w:t>
                          </w:r>
                        </w:p>
                        <w:p w14:paraId="5D3A46FA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14C01F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14:paraId="4DB9A6B6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63D6AE2" w14:textId="77777777" w:rsidR="00F12E7F" w:rsidRPr="00F77107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</w:pPr>
                    <w:r w:rsidRPr="00F7710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7710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 xml:space="preserve">Tel.: 0258-818616 </w:t>
                    </w:r>
                  </w:p>
                  <w:p w14:paraId="5D3A46FA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5C47FA81" wp14:editId="50620C9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209FB5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B3F12" w14:textId="77777777" w:rsidR="00072DDE" w:rsidRDefault="006B7AAB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588BCF7B" wp14:editId="06A38C4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4A7862" wp14:editId="02F91E99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FDF112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4A786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68FDF112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A1782A3" wp14:editId="62FB83C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1FF5A7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1782A3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A1FF5A7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5FA5A1A" wp14:editId="505F933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8FB9A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C091F8E" w14:textId="77777777" w:rsidR="0009018B" w:rsidRPr="00F77107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</w:pPr>
                          <w:r w:rsidRPr="00F7710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7710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 xml:space="preserve">Tel.: 0258-818616 </w:t>
                          </w:r>
                        </w:p>
                        <w:p w14:paraId="050C77E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FA5A1A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14:paraId="63E8FB9A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C091F8E" w14:textId="77777777" w:rsidR="0009018B" w:rsidRPr="00F77107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</w:pPr>
                    <w:r w:rsidRPr="00F7710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7710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 xml:space="preserve">Tel.: 0258-818616 </w:t>
                    </w:r>
                  </w:p>
                  <w:p w14:paraId="050C77E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7D9FF49A" wp14:editId="7C77C4A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30B85" w14:textId="77777777" w:rsidR="001741AE" w:rsidRDefault="001741AE">
      <w:r>
        <w:separator/>
      </w:r>
    </w:p>
  </w:footnote>
  <w:footnote w:type="continuationSeparator" w:id="0">
    <w:p w14:paraId="4725D6DD" w14:textId="77777777" w:rsidR="001741AE" w:rsidRDefault="00174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BAB14" w14:textId="2CFE52F7" w:rsidR="00726C96" w:rsidRDefault="00726C96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3C4CC" w14:textId="33C1A120" w:rsidR="002B3BB9" w:rsidRPr="00851382" w:rsidRDefault="006B7AAB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ADAB3FD" wp14:editId="0337A9EF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C06608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5170445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DAB3FD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19C06608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5170445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296420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296420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  <w:p w14:paraId="3C51A4F8" w14:textId="77777777" w:rsidR="002B3BB9" w:rsidRDefault="002B3BB9"/>
  <w:p w14:paraId="23329649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AD65A" w14:textId="1F8E3119" w:rsidR="002B3BB9" w:rsidRDefault="006B7AAB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5553C2D1" wp14:editId="0965AF5C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1D051153" wp14:editId="667659C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655EB261" wp14:editId="7CEE2EF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0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12"/>
  </w:num>
  <w:num w:numId="11">
    <w:abstractNumId w:val="7"/>
  </w:num>
  <w:num w:numId="12">
    <w:abstractNumId w:val="11"/>
  </w:num>
  <w:num w:numId="13">
    <w:abstractNumId w:val="13"/>
  </w:num>
  <w:num w:numId="14">
    <w:abstractNumId w:val="14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110896"/>
    <w:rsid w:val="00114571"/>
    <w:rsid w:val="001175F2"/>
    <w:rsid w:val="0012685D"/>
    <w:rsid w:val="001357F6"/>
    <w:rsid w:val="00141ED9"/>
    <w:rsid w:val="00144BFD"/>
    <w:rsid w:val="0016540B"/>
    <w:rsid w:val="001741AE"/>
    <w:rsid w:val="0017727E"/>
    <w:rsid w:val="00183F78"/>
    <w:rsid w:val="001C4BDF"/>
    <w:rsid w:val="001E3292"/>
    <w:rsid w:val="001E7D06"/>
    <w:rsid w:val="001F163E"/>
    <w:rsid w:val="00217202"/>
    <w:rsid w:val="00243C03"/>
    <w:rsid w:val="00243E78"/>
    <w:rsid w:val="00255002"/>
    <w:rsid w:val="00296420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C0CF4"/>
    <w:rsid w:val="003C2B68"/>
    <w:rsid w:val="003D494E"/>
    <w:rsid w:val="003E2E03"/>
    <w:rsid w:val="0041614F"/>
    <w:rsid w:val="00472B87"/>
    <w:rsid w:val="00474F02"/>
    <w:rsid w:val="00481FDD"/>
    <w:rsid w:val="004A380E"/>
    <w:rsid w:val="004C45ED"/>
    <w:rsid w:val="00523BEA"/>
    <w:rsid w:val="005266F7"/>
    <w:rsid w:val="00561F8E"/>
    <w:rsid w:val="00584A23"/>
    <w:rsid w:val="005A2511"/>
    <w:rsid w:val="005A6B00"/>
    <w:rsid w:val="005C21C9"/>
    <w:rsid w:val="005C7AFF"/>
    <w:rsid w:val="005E04A0"/>
    <w:rsid w:val="00612F96"/>
    <w:rsid w:val="0062600F"/>
    <w:rsid w:val="00643AC4"/>
    <w:rsid w:val="00644EA2"/>
    <w:rsid w:val="00660809"/>
    <w:rsid w:val="006759DF"/>
    <w:rsid w:val="0068161B"/>
    <w:rsid w:val="006A3CB0"/>
    <w:rsid w:val="006A4088"/>
    <w:rsid w:val="006B79B9"/>
    <w:rsid w:val="006B7AAB"/>
    <w:rsid w:val="006F14B9"/>
    <w:rsid w:val="006F726A"/>
    <w:rsid w:val="007209E0"/>
    <w:rsid w:val="00726C96"/>
    <w:rsid w:val="00754551"/>
    <w:rsid w:val="00757A9D"/>
    <w:rsid w:val="00796354"/>
    <w:rsid w:val="007A69A6"/>
    <w:rsid w:val="007C403D"/>
    <w:rsid w:val="007D40F0"/>
    <w:rsid w:val="0082118F"/>
    <w:rsid w:val="00837EE4"/>
    <w:rsid w:val="00851382"/>
    <w:rsid w:val="008551AD"/>
    <w:rsid w:val="00855B0E"/>
    <w:rsid w:val="00862A3C"/>
    <w:rsid w:val="0087265A"/>
    <w:rsid w:val="008758A2"/>
    <w:rsid w:val="0088290B"/>
    <w:rsid w:val="008A7000"/>
    <w:rsid w:val="008C26CE"/>
    <w:rsid w:val="008E31C9"/>
    <w:rsid w:val="008E7688"/>
    <w:rsid w:val="008F1117"/>
    <w:rsid w:val="008F2F82"/>
    <w:rsid w:val="00927C4B"/>
    <w:rsid w:val="00936CF8"/>
    <w:rsid w:val="00945E4C"/>
    <w:rsid w:val="00950345"/>
    <w:rsid w:val="0095716B"/>
    <w:rsid w:val="00973F0D"/>
    <w:rsid w:val="009F711B"/>
    <w:rsid w:val="00A06DE4"/>
    <w:rsid w:val="00A2502F"/>
    <w:rsid w:val="00A4712A"/>
    <w:rsid w:val="00A82042"/>
    <w:rsid w:val="00A96492"/>
    <w:rsid w:val="00AB1EDA"/>
    <w:rsid w:val="00AB404A"/>
    <w:rsid w:val="00AE4990"/>
    <w:rsid w:val="00B15233"/>
    <w:rsid w:val="00B24E12"/>
    <w:rsid w:val="00B565C5"/>
    <w:rsid w:val="00B73711"/>
    <w:rsid w:val="00B920FA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20F33"/>
    <w:rsid w:val="00D22014"/>
    <w:rsid w:val="00D34391"/>
    <w:rsid w:val="00D63277"/>
    <w:rsid w:val="00D94812"/>
    <w:rsid w:val="00DB59B7"/>
    <w:rsid w:val="00DD113C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B4E46"/>
    <w:rsid w:val="00EF25AA"/>
    <w:rsid w:val="00EF6CD7"/>
    <w:rsid w:val="00F12E7F"/>
    <w:rsid w:val="00F302EB"/>
    <w:rsid w:val="00F35E6C"/>
    <w:rsid w:val="00F77107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6A132D3"/>
  <w15:chartTrackingRefBased/>
  <w15:docId w15:val="{FD647B97-2867-45A1-8BC4-DA6C9517B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  <w:style w:type="paragraph" w:styleId="Revizuire">
    <w:name w:val="Revision"/>
    <w:hidden/>
    <w:uiPriority w:val="99"/>
    <w:semiHidden/>
    <w:rsid w:val="00AB404A"/>
    <w:rPr>
      <w:rFonts w:ascii="Arial Narrow" w:hAnsi="Arial Narrow"/>
      <w:noProof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F7D9C-31E1-4588-8225-3AAECE36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9</TotalTime>
  <Pages>2</Pages>
  <Words>240</Words>
  <Characters>1988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2224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Dan Zbuchea</cp:lastModifiedBy>
  <cp:revision>12</cp:revision>
  <cp:lastPrinted>2022-03-29T08:07:00Z</cp:lastPrinted>
  <dcterms:created xsi:type="dcterms:W3CDTF">2023-08-29T09:20:00Z</dcterms:created>
  <dcterms:modified xsi:type="dcterms:W3CDTF">2026-03-12T16:05:00Z</dcterms:modified>
</cp:coreProperties>
</file>